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8D0" w:rsidRDefault="008F38D0" w:rsidP="008F38D0">
      <w:pPr>
        <w:rPr>
          <w:rFonts w:hint="cs"/>
        </w:rPr>
      </w:pPr>
    </w:p>
    <w:p w:rsidR="008F38D0" w:rsidRDefault="005302C2" w:rsidP="008F38D0">
      <w:r w:rsidRPr="005302C2">
        <w:rPr>
          <w:noProof/>
          <w:rtl/>
          <w:lang w:eastAsia="en-US"/>
        </w:rPr>
        <w:drawing>
          <wp:inline distT="0" distB="0" distL="0" distR="0">
            <wp:extent cx="5731510" cy="644099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440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1665C" w:rsidRDefault="00D1665C" w:rsidP="008F38D0">
      <w:pPr>
        <w:bidi w:val="0"/>
        <w:jc w:val="both"/>
        <w:rPr>
          <w:rFonts w:asciiTheme="majorBidi" w:hAnsiTheme="majorBidi" w:cstheme="majorBidi"/>
        </w:rPr>
      </w:pPr>
    </w:p>
    <w:p w:rsidR="008F38D0" w:rsidRDefault="008F38D0" w:rsidP="00D1665C">
      <w:pPr>
        <w:bidi w:val="0"/>
        <w:jc w:val="both"/>
        <w:rPr>
          <w:rFonts w:asciiTheme="majorBidi" w:hAnsiTheme="majorBidi" w:cstheme="majorBidi"/>
        </w:rPr>
      </w:pPr>
      <w:r w:rsidRPr="00212EE0">
        <w:rPr>
          <w:rFonts w:asciiTheme="majorBidi" w:hAnsiTheme="majorBidi" w:cstheme="majorBidi"/>
        </w:rPr>
        <w:t>The company uses the periodic inventory system.  A</w:t>
      </w:r>
      <w:r>
        <w:rPr>
          <w:rFonts w:asciiTheme="majorBidi" w:hAnsiTheme="majorBidi" w:cstheme="majorBidi"/>
        </w:rPr>
        <w:t xml:space="preserve"> physical count of inventory on </w:t>
      </w:r>
      <w:r w:rsidRPr="00212EE0">
        <w:rPr>
          <w:rFonts w:asciiTheme="majorBidi" w:hAnsiTheme="majorBidi" w:cstheme="majorBidi"/>
        </w:rPr>
        <w:t>December31 resulted in an inventory amount of $50,000.</w:t>
      </w:r>
    </w:p>
    <w:p w:rsidR="008F38D0" w:rsidRDefault="008F38D0" w:rsidP="008F38D0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8F38D0" w:rsidRPr="006F6D7D" w:rsidRDefault="008F38D0" w:rsidP="006F6D7D">
      <w:pPr>
        <w:pStyle w:val="Heading1"/>
        <w:spacing w:line="480" w:lineRule="auto"/>
        <w:jc w:val="both"/>
        <w:rPr>
          <w:rFonts w:asciiTheme="majorBidi" w:hAnsiTheme="majorBidi"/>
          <w:sz w:val="24"/>
          <w:szCs w:val="24"/>
        </w:rPr>
      </w:pPr>
      <w:r w:rsidRPr="006F6D7D">
        <w:rPr>
          <w:rFonts w:asciiTheme="majorBidi" w:hAnsiTheme="majorBidi"/>
          <w:sz w:val="24"/>
          <w:szCs w:val="24"/>
        </w:rPr>
        <w:lastRenderedPageBreak/>
        <w:t>Instructions</w:t>
      </w:r>
    </w:p>
    <w:p w:rsidR="008F38D0" w:rsidRPr="006F6D7D" w:rsidRDefault="008F38D0" w:rsidP="006F6D7D">
      <w:pPr>
        <w:pStyle w:val="ListParagraph"/>
        <w:numPr>
          <w:ilvl w:val="0"/>
          <w:numId w:val="11"/>
        </w:numPr>
        <w:bidi w:val="0"/>
        <w:spacing w:after="200" w:line="480" w:lineRule="auto"/>
        <w:jc w:val="both"/>
        <w:rPr>
          <w:rFonts w:asciiTheme="majorBidi" w:hAnsiTheme="majorBidi" w:cstheme="majorBidi"/>
        </w:rPr>
      </w:pPr>
      <w:r w:rsidRPr="006F6D7D">
        <w:rPr>
          <w:rFonts w:asciiTheme="majorBidi" w:hAnsiTheme="majorBidi" w:cstheme="majorBidi"/>
        </w:rPr>
        <w:t>Prepare an income statement for the year ending De</w:t>
      </w:r>
      <w:r w:rsidR="00D1665C" w:rsidRPr="006F6D7D">
        <w:rPr>
          <w:rFonts w:asciiTheme="majorBidi" w:hAnsiTheme="majorBidi" w:cstheme="majorBidi"/>
        </w:rPr>
        <w:t xml:space="preserve">cember 31, 2019. </w:t>
      </w:r>
      <w:r w:rsidRPr="006F6D7D">
        <w:rPr>
          <w:rFonts w:asciiTheme="majorBidi" w:hAnsiTheme="majorBidi" w:cstheme="majorBidi"/>
        </w:rPr>
        <w:t>Assume that twenty thousand shares of common stock were outstanding the entire year.</w:t>
      </w:r>
      <w:r w:rsidR="001302E6" w:rsidRPr="006F6D7D">
        <w:rPr>
          <w:rFonts w:asciiTheme="majorBidi" w:hAnsiTheme="majorBidi" w:cstheme="majorBidi"/>
        </w:rPr>
        <w:t xml:space="preserve"> (12 Marks)</w:t>
      </w:r>
    </w:p>
    <w:p w:rsidR="00D1665C" w:rsidRPr="006F6D7D" w:rsidRDefault="00D1665C" w:rsidP="006F6D7D">
      <w:pPr>
        <w:pStyle w:val="ListParagraph"/>
        <w:numPr>
          <w:ilvl w:val="1"/>
          <w:numId w:val="11"/>
        </w:numPr>
        <w:bidi w:val="0"/>
        <w:spacing w:after="200" w:line="480" w:lineRule="auto"/>
        <w:jc w:val="both"/>
        <w:rPr>
          <w:rFonts w:asciiTheme="majorBidi" w:hAnsiTheme="majorBidi" w:cstheme="majorBidi"/>
        </w:rPr>
      </w:pPr>
      <w:r w:rsidRPr="006F6D7D">
        <w:rPr>
          <w:rFonts w:asciiTheme="majorBidi" w:hAnsiTheme="majorBidi" w:cstheme="majorBidi"/>
        </w:rPr>
        <w:t xml:space="preserve">using the Multi-Step form.  </w:t>
      </w:r>
    </w:p>
    <w:p w:rsidR="00D1665C" w:rsidRPr="006F6D7D" w:rsidRDefault="00D1665C" w:rsidP="006F6D7D">
      <w:pPr>
        <w:pStyle w:val="ListParagraph"/>
        <w:numPr>
          <w:ilvl w:val="1"/>
          <w:numId w:val="11"/>
        </w:numPr>
        <w:bidi w:val="0"/>
        <w:spacing w:after="200" w:line="480" w:lineRule="auto"/>
        <w:jc w:val="both"/>
        <w:rPr>
          <w:rFonts w:asciiTheme="majorBidi" w:hAnsiTheme="majorBidi" w:cstheme="majorBidi"/>
        </w:rPr>
      </w:pPr>
      <w:r w:rsidRPr="006F6D7D">
        <w:rPr>
          <w:rFonts w:asciiTheme="majorBidi" w:hAnsiTheme="majorBidi" w:cstheme="majorBidi"/>
        </w:rPr>
        <w:t xml:space="preserve">using the Single-Step form.  </w:t>
      </w:r>
    </w:p>
    <w:p w:rsidR="006F6D7D" w:rsidRDefault="008F38D0" w:rsidP="006F6D7D">
      <w:pPr>
        <w:pStyle w:val="ListParagraph"/>
        <w:numPr>
          <w:ilvl w:val="0"/>
          <w:numId w:val="11"/>
        </w:numPr>
        <w:bidi w:val="0"/>
        <w:spacing w:after="200" w:line="480" w:lineRule="auto"/>
        <w:jc w:val="both"/>
        <w:rPr>
          <w:rFonts w:asciiTheme="majorBidi" w:hAnsiTheme="majorBidi" w:cstheme="majorBidi"/>
        </w:rPr>
      </w:pPr>
      <w:r w:rsidRPr="006F6D7D">
        <w:rPr>
          <w:rFonts w:asciiTheme="majorBidi" w:hAnsiTheme="majorBidi" w:cstheme="majorBidi"/>
        </w:rPr>
        <w:t xml:space="preserve">Prepare a retained earnings statement for the year ending December 31, 2019. </w:t>
      </w:r>
    </w:p>
    <w:p w:rsidR="008F38D0" w:rsidRPr="006F6D7D" w:rsidRDefault="001302E6" w:rsidP="006F6D7D">
      <w:pPr>
        <w:pStyle w:val="ListParagraph"/>
        <w:bidi w:val="0"/>
        <w:spacing w:after="200" w:line="480" w:lineRule="auto"/>
        <w:ind w:left="7200" w:firstLine="720"/>
        <w:jc w:val="both"/>
        <w:rPr>
          <w:rFonts w:asciiTheme="majorBidi" w:hAnsiTheme="majorBidi" w:cstheme="majorBidi"/>
        </w:rPr>
      </w:pPr>
      <w:r w:rsidRPr="006F6D7D">
        <w:rPr>
          <w:rFonts w:asciiTheme="majorBidi" w:hAnsiTheme="majorBidi" w:cstheme="majorBidi"/>
        </w:rPr>
        <w:t>(4 Marks)</w:t>
      </w:r>
    </w:p>
    <w:p w:rsidR="00D1665C" w:rsidRPr="006F6D7D" w:rsidRDefault="008F38D0" w:rsidP="006F6D7D">
      <w:pPr>
        <w:pStyle w:val="ListParagraph"/>
        <w:numPr>
          <w:ilvl w:val="0"/>
          <w:numId w:val="11"/>
        </w:numPr>
        <w:bidi w:val="0"/>
        <w:spacing w:after="200" w:line="480" w:lineRule="auto"/>
        <w:jc w:val="both"/>
        <w:rPr>
          <w:rFonts w:asciiTheme="majorBidi" w:hAnsiTheme="majorBidi" w:cstheme="majorBidi"/>
        </w:rPr>
      </w:pPr>
      <w:r w:rsidRPr="006F6D7D">
        <w:rPr>
          <w:rFonts w:asciiTheme="majorBidi" w:hAnsiTheme="majorBidi" w:cstheme="majorBidi"/>
        </w:rPr>
        <w:t>Prepare a Statement of Financial Position as at December 31, 2019.</w:t>
      </w:r>
      <w:r w:rsidR="001302E6" w:rsidRPr="006F6D7D">
        <w:rPr>
          <w:rFonts w:asciiTheme="majorBidi" w:hAnsiTheme="majorBidi" w:cstheme="majorBidi"/>
        </w:rPr>
        <w:tab/>
        <w:t>(12 Marks)</w:t>
      </w:r>
    </w:p>
    <w:p w:rsidR="00D1665C" w:rsidRPr="006F6D7D" w:rsidRDefault="00D1665C" w:rsidP="006F6D7D">
      <w:pPr>
        <w:pStyle w:val="ListParagraph"/>
        <w:numPr>
          <w:ilvl w:val="1"/>
          <w:numId w:val="11"/>
        </w:numPr>
        <w:bidi w:val="0"/>
        <w:spacing w:after="200" w:line="480" w:lineRule="auto"/>
        <w:jc w:val="both"/>
        <w:rPr>
          <w:rFonts w:asciiTheme="majorBidi" w:hAnsiTheme="majorBidi" w:cstheme="majorBidi"/>
        </w:rPr>
      </w:pPr>
      <w:r w:rsidRPr="006F6D7D">
        <w:rPr>
          <w:rFonts w:asciiTheme="majorBidi" w:hAnsiTheme="majorBidi" w:cstheme="majorBidi"/>
        </w:rPr>
        <w:t>Report Form</w:t>
      </w:r>
    </w:p>
    <w:p w:rsidR="008F38D0" w:rsidRPr="006F6D7D" w:rsidRDefault="00D1665C" w:rsidP="006F6D7D">
      <w:pPr>
        <w:pStyle w:val="ListParagraph"/>
        <w:numPr>
          <w:ilvl w:val="1"/>
          <w:numId w:val="11"/>
        </w:numPr>
        <w:bidi w:val="0"/>
        <w:spacing w:after="200" w:line="480" w:lineRule="auto"/>
        <w:jc w:val="both"/>
        <w:rPr>
          <w:rFonts w:asciiTheme="majorBidi" w:hAnsiTheme="majorBidi" w:cstheme="majorBidi"/>
        </w:rPr>
      </w:pPr>
      <w:r w:rsidRPr="006F6D7D">
        <w:rPr>
          <w:rFonts w:asciiTheme="majorBidi" w:hAnsiTheme="majorBidi" w:cstheme="majorBidi"/>
        </w:rPr>
        <w:t>Account Form</w:t>
      </w:r>
    </w:p>
    <w:p w:rsidR="008F38D0" w:rsidRPr="006F6D7D" w:rsidRDefault="008F38D0" w:rsidP="006F6D7D">
      <w:pPr>
        <w:pStyle w:val="ListParagraph"/>
        <w:numPr>
          <w:ilvl w:val="0"/>
          <w:numId w:val="11"/>
        </w:numPr>
        <w:bidi w:val="0"/>
        <w:spacing w:after="200" w:line="480" w:lineRule="auto"/>
        <w:jc w:val="both"/>
        <w:rPr>
          <w:rFonts w:asciiTheme="majorBidi" w:hAnsiTheme="majorBidi" w:cstheme="majorBidi"/>
        </w:rPr>
      </w:pPr>
      <w:r w:rsidRPr="006F6D7D">
        <w:rPr>
          <w:rFonts w:asciiTheme="majorBidi" w:hAnsiTheme="majorBidi" w:cstheme="majorBidi"/>
        </w:rPr>
        <w:t xml:space="preserve">Calculate Earnings Per Share for the year ending December 31, 2019.  </w:t>
      </w:r>
      <w:r w:rsidR="001302E6" w:rsidRPr="006F6D7D">
        <w:rPr>
          <w:rFonts w:asciiTheme="majorBidi" w:hAnsiTheme="majorBidi" w:cstheme="majorBidi"/>
        </w:rPr>
        <w:tab/>
        <w:t>(2 Marks)</w:t>
      </w:r>
    </w:p>
    <w:p w:rsidR="00F40350" w:rsidRDefault="00F40350" w:rsidP="00F40350">
      <w:pPr>
        <w:tabs>
          <w:tab w:val="left" w:pos="3750"/>
          <w:tab w:val="left" w:pos="3780"/>
          <w:tab w:val="center" w:pos="4513"/>
        </w:tabs>
        <w:bidi w:val="0"/>
        <w:spacing w:line="480" w:lineRule="auto"/>
        <w:jc w:val="both"/>
        <w:rPr>
          <w:rFonts w:asciiTheme="majorBidi" w:hAnsiTheme="majorBidi" w:cstheme="majorBidi"/>
          <w:b/>
          <w:bCs/>
        </w:rPr>
      </w:pPr>
    </w:p>
    <w:p w:rsidR="0041572C" w:rsidRDefault="0041572C" w:rsidP="00F40350">
      <w:pPr>
        <w:tabs>
          <w:tab w:val="left" w:pos="3600"/>
        </w:tabs>
        <w:bidi w:val="0"/>
        <w:spacing w:line="480" w:lineRule="auto"/>
        <w:jc w:val="center"/>
        <w:rPr>
          <w:b/>
          <w:bCs/>
        </w:rPr>
      </w:pPr>
    </w:p>
    <w:p w:rsidR="0041572C" w:rsidRDefault="0041572C" w:rsidP="0041572C">
      <w:pPr>
        <w:tabs>
          <w:tab w:val="left" w:pos="3600"/>
        </w:tabs>
        <w:bidi w:val="0"/>
        <w:spacing w:line="480" w:lineRule="auto"/>
        <w:jc w:val="center"/>
        <w:rPr>
          <w:b/>
          <w:bCs/>
        </w:rPr>
      </w:pPr>
    </w:p>
    <w:p w:rsidR="0041572C" w:rsidRDefault="0041572C" w:rsidP="0041572C">
      <w:pPr>
        <w:tabs>
          <w:tab w:val="left" w:pos="3600"/>
        </w:tabs>
        <w:bidi w:val="0"/>
        <w:spacing w:line="480" w:lineRule="auto"/>
        <w:jc w:val="center"/>
        <w:rPr>
          <w:b/>
          <w:bCs/>
        </w:rPr>
      </w:pPr>
    </w:p>
    <w:p w:rsidR="0041572C" w:rsidRDefault="0041572C" w:rsidP="0041572C">
      <w:pPr>
        <w:tabs>
          <w:tab w:val="left" w:pos="3600"/>
        </w:tabs>
        <w:bidi w:val="0"/>
        <w:spacing w:line="480" w:lineRule="auto"/>
        <w:jc w:val="center"/>
        <w:rPr>
          <w:b/>
          <w:bCs/>
        </w:rPr>
      </w:pPr>
    </w:p>
    <w:p w:rsidR="0041572C" w:rsidRDefault="0041572C" w:rsidP="0041572C">
      <w:pPr>
        <w:tabs>
          <w:tab w:val="left" w:pos="3600"/>
        </w:tabs>
        <w:bidi w:val="0"/>
        <w:spacing w:line="480" w:lineRule="auto"/>
        <w:jc w:val="center"/>
        <w:rPr>
          <w:b/>
          <w:bCs/>
        </w:rPr>
      </w:pPr>
    </w:p>
    <w:p w:rsidR="0041572C" w:rsidRDefault="0041572C" w:rsidP="0041572C">
      <w:pPr>
        <w:tabs>
          <w:tab w:val="left" w:pos="3600"/>
        </w:tabs>
        <w:bidi w:val="0"/>
        <w:spacing w:line="480" w:lineRule="auto"/>
        <w:jc w:val="center"/>
        <w:rPr>
          <w:b/>
          <w:bCs/>
        </w:rPr>
      </w:pPr>
    </w:p>
    <w:p w:rsidR="0041572C" w:rsidRDefault="0041572C" w:rsidP="0041572C">
      <w:pPr>
        <w:tabs>
          <w:tab w:val="left" w:pos="3600"/>
        </w:tabs>
        <w:bidi w:val="0"/>
        <w:spacing w:line="480" w:lineRule="auto"/>
        <w:jc w:val="center"/>
        <w:rPr>
          <w:b/>
          <w:bCs/>
        </w:rPr>
      </w:pPr>
    </w:p>
    <w:p w:rsidR="0041572C" w:rsidRDefault="0041572C" w:rsidP="0041572C">
      <w:pPr>
        <w:tabs>
          <w:tab w:val="left" w:pos="3600"/>
        </w:tabs>
        <w:bidi w:val="0"/>
        <w:spacing w:line="480" w:lineRule="auto"/>
        <w:jc w:val="center"/>
        <w:rPr>
          <w:b/>
          <w:bCs/>
        </w:rPr>
      </w:pPr>
    </w:p>
    <w:p w:rsidR="0041572C" w:rsidRDefault="0041572C" w:rsidP="0041572C">
      <w:pPr>
        <w:tabs>
          <w:tab w:val="left" w:pos="3600"/>
        </w:tabs>
        <w:bidi w:val="0"/>
        <w:spacing w:line="480" w:lineRule="auto"/>
        <w:jc w:val="center"/>
        <w:rPr>
          <w:b/>
          <w:bCs/>
        </w:rPr>
      </w:pPr>
    </w:p>
    <w:p w:rsidR="0041572C" w:rsidRDefault="0041572C" w:rsidP="0041572C">
      <w:pPr>
        <w:tabs>
          <w:tab w:val="left" w:pos="3600"/>
        </w:tabs>
        <w:bidi w:val="0"/>
        <w:spacing w:line="480" w:lineRule="auto"/>
        <w:jc w:val="center"/>
        <w:rPr>
          <w:b/>
          <w:bCs/>
        </w:rPr>
      </w:pPr>
    </w:p>
    <w:p w:rsidR="0041572C" w:rsidRDefault="0041572C" w:rsidP="0041572C">
      <w:pPr>
        <w:tabs>
          <w:tab w:val="left" w:pos="3600"/>
        </w:tabs>
        <w:bidi w:val="0"/>
        <w:spacing w:line="480" w:lineRule="auto"/>
        <w:jc w:val="center"/>
        <w:rPr>
          <w:b/>
          <w:bCs/>
        </w:rPr>
      </w:pPr>
    </w:p>
    <w:p w:rsidR="0041572C" w:rsidRDefault="0041572C" w:rsidP="0041572C">
      <w:pPr>
        <w:tabs>
          <w:tab w:val="left" w:pos="3600"/>
        </w:tabs>
        <w:bidi w:val="0"/>
        <w:spacing w:line="480" w:lineRule="auto"/>
        <w:jc w:val="center"/>
        <w:rPr>
          <w:b/>
          <w:bCs/>
        </w:rPr>
      </w:pPr>
    </w:p>
    <w:p w:rsidR="00375687" w:rsidRPr="009806A3" w:rsidRDefault="0041572C" w:rsidP="0041572C">
      <w:pPr>
        <w:tabs>
          <w:tab w:val="left" w:pos="3600"/>
        </w:tabs>
        <w:bidi w:val="0"/>
        <w:spacing w:line="480" w:lineRule="auto"/>
        <w:jc w:val="center"/>
        <w:rPr>
          <w:b/>
          <w:bCs/>
        </w:rPr>
      </w:pPr>
      <w:r>
        <w:rPr>
          <w:b/>
          <w:bCs/>
        </w:rPr>
        <w:t>----------END OF TASK-2</w:t>
      </w:r>
      <w:r w:rsidR="00DF47CF">
        <w:rPr>
          <w:b/>
          <w:bCs/>
        </w:rPr>
        <w:t>----------</w:t>
      </w:r>
    </w:p>
    <w:sectPr w:rsidR="00375687" w:rsidRPr="009806A3" w:rsidSect="00187E1F">
      <w:footerReference w:type="even" r:id="rId9"/>
      <w:footerReference w:type="default" r:id="rId10"/>
      <w:pgSz w:w="11906" w:h="16838" w:code="9"/>
      <w:pgMar w:top="1440" w:right="1440" w:bottom="1440" w:left="1440" w:header="144" w:footer="144" w:gutter="0"/>
      <w:cols w:space="708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CA1" w:rsidRDefault="00B10CA1">
      <w:r>
        <w:separator/>
      </w:r>
    </w:p>
  </w:endnote>
  <w:endnote w:type="continuationSeparator" w:id="1">
    <w:p w:rsidR="00B10CA1" w:rsidRDefault="00B10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5E4" w:rsidRDefault="006C2A63" w:rsidP="00AB5BDF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BF55E4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BF55E4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:rsidR="00BF55E4" w:rsidRDefault="00BF55E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1694735"/>
      <w:docPartObj>
        <w:docPartGallery w:val="Page Numbers (Bottom of Page)"/>
        <w:docPartUnique/>
      </w:docPartObj>
    </w:sdtPr>
    <w:sdtContent>
      <w:p w:rsidR="00BF55E4" w:rsidRDefault="006C2A63">
        <w:pPr>
          <w:pStyle w:val="Footer"/>
          <w:jc w:val="center"/>
        </w:pPr>
        <w:r>
          <w:fldChar w:fldCharType="begin"/>
        </w:r>
        <w:r w:rsidR="00606D4A">
          <w:instrText xml:space="preserve"> PAGE   \* MERGEFORMAT </w:instrText>
        </w:r>
        <w:r>
          <w:fldChar w:fldCharType="separate"/>
        </w:r>
        <w:r w:rsidR="00BD3E87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BF55E4" w:rsidRDefault="00BF55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CA1" w:rsidRDefault="00B10CA1">
      <w:r>
        <w:separator/>
      </w:r>
    </w:p>
  </w:footnote>
  <w:footnote w:type="continuationSeparator" w:id="1">
    <w:p w:rsidR="00B10CA1" w:rsidRDefault="00B10C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F7DF8"/>
    <w:multiLevelType w:val="hybridMultilevel"/>
    <w:tmpl w:val="D5440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34212"/>
    <w:multiLevelType w:val="hybridMultilevel"/>
    <w:tmpl w:val="FEA21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52A85"/>
    <w:multiLevelType w:val="hybridMultilevel"/>
    <w:tmpl w:val="980808FC"/>
    <w:lvl w:ilvl="0" w:tplc="237EE1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304E6F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ajorBidi" w:eastAsia="Batang" w:hAnsiTheme="majorBidi" w:cstheme="majorBidi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8C60CC"/>
    <w:multiLevelType w:val="hybridMultilevel"/>
    <w:tmpl w:val="5860B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D03E25"/>
    <w:multiLevelType w:val="hybridMultilevel"/>
    <w:tmpl w:val="52842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4B612D"/>
    <w:multiLevelType w:val="hybridMultilevel"/>
    <w:tmpl w:val="A7B2C49E"/>
    <w:lvl w:ilvl="0" w:tplc="9454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8F2FDF"/>
    <w:multiLevelType w:val="hybridMultilevel"/>
    <w:tmpl w:val="7FE03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C49C9"/>
    <w:multiLevelType w:val="hybridMultilevel"/>
    <w:tmpl w:val="B38A3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4D58B5"/>
    <w:multiLevelType w:val="hybridMultilevel"/>
    <w:tmpl w:val="B79A14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F390311"/>
    <w:multiLevelType w:val="hybridMultilevel"/>
    <w:tmpl w:val="C15A5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A3318E"/>
    <w:multiLevelType w:val="hybridMultilevel"/>
    <w:tmpl w:val="FC0ACC62"/>
    <w:lvl w:ilvl="0" w:tplc="B89263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5"/>
  </w:num>
  <w:num w:numId="5">
    <w:abstractNumId w:val="4"/>
  </w:num>
  <w:num w:numId="6">
    <w:abstractNumId w:val="8"/>
  </w:num>
  <w:num w:numId="7">
    <w:abstractNumId w:val="10"/>
  </w:num>
  <w:num w:numId="8">
    <w:abstractNumId w:val="6"/>
  </w:num>
  <w:num w:numId="9">
    <w:abstractNumId w:val="1"/>
  </w:num>
  <w:num w:numId="10">
    <w:abstractNumId w:val="0"/>
  </w:num>
  <w:num w:numId="11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53448B"/>
    <w:rsid w:val="00000466"/>
    <w:rsid w:val="0000057E"/>
    <w:rsid w:val="00000A2D"/>
    <w:rsid w:val="000011AC"/>
    <w:rsid w:val="00001218"/>
    <w:rsid w:val="00001E77"/>
    <w:rsid w:val="00004BDF"/>
    <w:rsid w:val="000073F2"/>
    <w:rsid w:val="000076C6"/>
    <w:rsid w:val="00007AFC"/>
    <w:rsid w:val="00012326"/>
    <w:rsid w:val="00016316"/>
    <w:rsid w:val="000167C9"/>
    <w:rsid w:val="00022C5E"/>
    <w:rsid w:val="00023B0F"/>
    <w:rsid w:val="000241BC"/>
    <w:rsid w:val="00025A87"/>
    <w:rsid w:val="00027AE1"/>
    <w:rsid w:val="00031BEE"/>
    <w:rsid w:val="000357A6"/>
    <w:rsid w:val="000358DD"/>
    <w:rsid w:val="000409DD"/>
    <w:rsid w:val="00041BA9"/>
    <w:rsid w:val="0004399F"/>
    <w:rsid w:val="00043A02"/>
    <w:rsid w:val="00051CD1"/>
    <w:rsid w:val="0005476F"/>
    <w:rsid w:val="00057BA8"/>
    <w:rsid w:val="00060DD3"/>
    <w:rsid w:val="000701FB"/>
    <w:rsid w:val="00070F96"/>
    <w:rsid w:val="00072265"/>
    <w:rsid w:val="00074547"/>
    <w:rsid w:val="000751CC"/>
    <w:rsid w:val="00076E16"/>
    <w:rsid w:val="000803A1"/>
    <w:rsid w:val="00082997"/>
    <w:rsid w:val="00083287"/>
    <w:rsid w:val="00085367"/>
    <w:rsid w:val="000859F6"/>
    <w:rsid w:val="00086253"/>
    <w:rsid w:val="00087C5D"/>
    <w:rsid w:val="00092B5B"/>
    <w:rsid w:val="00095575"/>
    <w:rsid w:val="00095C2C"/>
    <w:rsid w:val="00096876"/>
    <w:rsid w:val="0009736B"/>
    <w:rsid w:val="000A2262"/>
    <w:rsid w:val="000A2961"/>
    <w:rsid w:val="000A309D"/>
    <w:rsid w:val="000A5AC1"/>
    <w:rsid w:val="000A691E"/>
    <w:rsid w:val="000A6F92"/>
    <w:rsid w:val="000A7CB9"/>
    <w:rsid w:val="000A7D8D"/>
    <w:rsid w:val="000B1401"/>
    <w:rsid w:val="000B2124"/>
    <w:rsid w:val="000B567C"/>
    <w:rsid w:val="000B5E67"/>
    <w:rsid w:val="000C0483"/>
    <w:rsid w:val="000C25F0"/>
    <w:rsid w:val="000C6385"/>
    <w:rsid w:val="000C6F70"/>
    <w:rsid w:val="000D3745"/>
    <w:rsid w:val="000D4BF5"/>
    <w:rsid w:val="000D4E2F"/>
    <w:rsid w:val="000D70F7"/>
    <w:rsid w:val="000E1ABE"/>
    <w:rsid w:val="000E264C"/>
    <w:rsid w:val="000E2D23"/>
    <w:rsid w:val="000E4F76"/>
    <w:rsid w:val="000E72C5"/>
    <w:rsid w:val="000E72FE"/>
    <w:rsid w:val="000F0D06"/>
    <w:rsid w:val="000F1181"/>
    <w:rsid w:val="00100217"/>
    <w:rsid w:val="001034E8"/>
    <w:rsid w:val="00110420"/>
    <w:rsid w:val="00122376"/>
    <w:rsid w:val="00123DAC"/>
    <w:rsid w:val="0012709D"/>
    <w:rsid w:val="001302E6"/>
    <w:rsid w:val="00130634"/>
    <w:rsid w:val="001330C4"/>
    <w:rsid w:val="00133271"/>
    <w:rsid w:val="00133723"/>
    <w:rsid w:val="0013433B"/>
    <w:rsid w:val="001357B5"/>
    <w:rsid w:val="00135FF5"/>
    <w:rsid w:val="00136864"/>
    <w:rsid w:val="00142E7B"/>
    <w:rsid w:val="001442C6"/>
    <w:rsid w:val="0015114B"/>
    <w:rsid w:val="0015352C"/>
    <w:rsid w:val="0015601F"/>
    <w:rsid w:val="00156735"/>
    <w:rsid w:val="00157135"/>
    <w:rsid w:val="001574F6"/>
    <w:rsid w:val="00157F07"/>
    <w:rsid w:val="00157FD6"/>
    <w:rsid w:val="00161182"/>
    <w:rsid w:val="00163899"/>
    <w:rsid w:val="00163DAD"/>
    <w:rsid w:val="00167177"/>
    <w:rsid w:val="00172EE1"/>
    <w:rsid w:val="00172F24"/>
    <w:rsid w:val="00175F8C"/>
    <w:rsid w:val="00176CED"/>
    <w:rsid w:val="00177589"/>
    <w:rsid w:val="001805C9"/>
    <w:rsid w:val="001805DA"/>
    <w:rsid w:val="00185EF3"/>
    <w:rsid w:val="00187E1F"/>
    <w:rsid w:val="00194657"/>
    <w:rsid w:val="00194771"/>
    <w:rsid w:val="001965F3"/>
    <w:rsid w:val="00197F56"/>
    <w:rsid w:val="001A1CED"/>
    <w:rsid w:val="001A1D52"/>
    <w:rsid w:val="001A62BE"/>
    <w:rsid w:val="001A6A3B"/>
    <w:rsid w:val="001A7B25"/>
    <w:rsid w:val="001B0D06"/>
    <w:rsid w:val="001B1B00"/>
    <w:rsid w:val="001B2ED3"/>
    <w:rsid w:val="001B39BB"/>
    <w:rsid w:val="001B50D6"/>
    <w:rsid w:val="001C142F"/>
    <w:rsid w:val="001C32A7"/>
    <w:rsid w:val="001C3E18"/>
    <w:rsid w:val="001D12BF"/>
    <w:rsid w:val="001D295F"/>
    <w:rsid w:val="001D3C8D"/>
    <w:rsid w:val="001D503B"/>
    <w:rsid w:val="001D7489"/>
    <w:rsid w:val="001D752F"/>
    <w:rsid w:val="001D7F70"/>
    <w:rsid w:val="001E38E5"/>
    <w:rsid w:val="001E4792"/>
    <w:rsid w:val="001E4E3E"/>
    <w:rsid w:val="001E538B"/>
    <w:rsid w:val="001E65D5"/>
    <w:rsid w:val="001E66BE"/>
    <w:rsid w:val="001E73D8"/>
    <w:rsid w:val="001F2588"/>
    <w:rsid w:val="00200393"/>
    <w:rsid w:val="002012E1"/>
    <w:rsid w:val="00202BA4"/>
    <w:rsid w:val="002031B7"/>
    <w:rsid w:val="00203800"/>
    <w:rsid w:val="002038AD"/>
    <w:rsid w:val="00203EF9"/>
    <w:rsid w:val="0020513C"/>
    <w:rsid w:val="002057AE"/>
    <w:rsid w:val="00210266"/>
    <w:rsid w:val="00213271"/>
    <w:rsid w:val="0021568F"/>
    <w:rsid w:val="00215B6B"/>
    <w:rsid w:val="00216B0F"/>
    <w:rsid w:val="00217237"/>
    <w:rsid w:val="00222198"/>
    <w:rsid w:val="002225FD"/>
    <w:rsid w:val="00222AA4"/>
    <w:rsid w:val="002243D0"/>
    <w:rsid w:val="00234104"/>
    <w:rsid w:val="0023483B"/>
    <w:rsid w:val="00234B3E"/>
    <w:rsid w:val="00235BE1"/>
    <w:rsid w:val="00236305"/>
    <w:rsid w:val="002363DB"/>
    <w:rsid w:val="0023696D"/>
    <w:rsid w:val="00236CE0"/>
    <w:rsid w:val="0023716E"/>
    <w:rsid w:val="00242170"/>
    <w:rsid w:val="00242E1F"/>
    <w:rsid w:val="00244E52"/>
    <w:rsid w:val="00250435"/>
    <w:rsid w:val="00253188"/>
    <w:rsid w:val="002531EA"/>
    <w:rsid w:val="00254669"/>
    <w:rsid w:val="00255610"/>
    <w:rsid w:val="002565D1"/>
    <w:rsid w:val="002566F3"/>
    <w:rsid w:val="0026154D"/>
    <w:rsid w:val="00261819"/>
    <w:rsid w:val="002622F3"/>
    <w:rsid w:val="00262C92"/>
    <w:rsid w:val="002676CC"/>
    <w:rsid w:val="00271399"/>
    <w:rsid w:val="002725B6"/>
    <w:rsid w:val="00274939"/>
    <w:rsid w:val="002753A8"/>
    <w:rsid w:val="00277424"/>
    <w:rsid w:val="002829A9"/>
    <w:rsid w:val="002878B8"/>
    <w:rsid w:val="00290B40"/>
    <w:rsid w:val="00291629"/>
    <w:rsid w:val="002916B3"/>
    <w:rsid w:val="00293444"/>
    <w:rsid w:val="00297F85"/>
    <w:rsid w:val="002A0916"/>
    <w:rsid w:val="002A1C6A"/>
    <w:rsid w:val="002A3744"/>
    <w:rsid w:val="002B0D5E"/>
    <w:rsid w:val="002B3D45"/>
    <w:rsid w:val="002B4801"/>
    <w:rsid w:val="002C3158"/>
    <w:rsid w:val="002C5E84"/>
    <w:rsid w:val="002C5FFF"/>
    <w:rsid w:val="002C69FC"/>
    <w:rsid w:val="002D0512"/>
    <w:rsid w:val="002D11BC"/>
    <w:rsid w:val="002D1B82"/>
    <w:rsid w:val="002D44B9"/>
    <w:rsid w:val="002D51E3"/>
    <w:rsid w:val="002D6FD9"/>
    <w:rsid w:val="002E49DD"/>
    <w:rsid w:val="002F008E"/>
    <w:rsid w:val="002F02F3"/>
    <w:rsid w:val="002F2545"/>
    <w:rsid w:val="002F704B"/>
    <w:rsid w:val="00301F8F"/>
    <w:rsid w:val="0030258D"/>
    <w:rsid w:val="00304746"/>
    <w:rsid w:val="003064F5"/>
    <w:rsid w:val="00306525"/>
    <w:rsid w:val="003121CE"/>
    <w:rsid w:val="00312D53"/>
    <w:rsid w:val="00313D6D"/>
    <w:rsid w:val="00314047"/>
    <w:rsid w:val="00314687"/>
    <w:rsid w:val="00315F09"/>
    <w:rsid w:val="00317525"/>
    <w:rsid w:val="00320E57"/>
    <w:rsid w:val="00321C91"/>
    <w:rsid w:val="003306CB"/>
    <w:rsid w:val="00330900"/>
    <w:rsid w:val="00330D9F"/>
    <w:rsid w:val="00331C51"/>
    <w:rsid w:val="003325FB"/>
    <w:rsid w:val="00334ADF"/>
    <w:rsid w:val="003367FD"/>
    <w:rsid w:val="003420BD"/>
    <w:rsid w:val="0034232A"/>
    <w:rsid w:val="0034648A"/>
    <w:rsid w:val="00346741"/>
    <w:rsid w:val="0035043A"/>
    <w:rsid w:val="00350692"/>
    <w:rsid w:val="003507EF"/>
    <w:rsid w:val="00351FC0"/>
    <w:rsid w:val="00352C46"/>
    <w:rsid w:val="00353D70"/>
    <w:rsid w:val="00355984"/>
    <w:rsid w:val="0035652B"/>
    <w:rsid w:val="0035692F"/>
    <w:rsid w:val="003576B0"/>
    <w:rsid w:val="00367BEE"/>
    <w:rsid w:val="00370579"/>
    <w:rsid w:val="003718D4"/>
    <w:rsid w:val="003732ED"/>
    <w:rsid w:val="00375687"/>
    <w:rsid w:val="00377C59"/>
    <w:rsid w:val="003819A2"/>
    <w:rsid w:val="00382707"/>
    <w:rsid w:val="00383E3C"/>
    <w:rsid w:val="00386E0C"/>
    <w:rsid w:val="00390EFC"/>
    <w:rsid w:val="00392C72"/>
    <w:rsid w:val="003A10E4"/>
    <w:rsid w:val="003A1C53"/>
    <w:rsid w:val="003A30C8"/>
    <w:rsid w:val="003A640D"/>
    <w:rsid w:val="003B0B97"/>
    <w:rsid w:val="003B2E91"/>
    <w:rsid w:val="003B44F5"/>
    <w:rsid w:val="003B61A3"/>
    <w:rsid w:val="003B7BEB"/>
    <w:rsid w:val="003C12BF"/>
    <w:rsid w:val="003C2209"/>
    <w:rsid w:val="003C7CC5"/>
    <w:rsid w:val="003C7F4A"/>
    <w:rsid w:val="003D0FBD"/>
    <w:rsid w:val="003D1861"/>
    <w:rsid w:val="003D3081"/>
    <w:rsid w:val="003E021F"/>
    <w:rsid w:val="003E4790"/>
    <w:rsid w:val="003E59E6"/>
    <w:rsid w:val="003E60BC"/>
    <w:rsid w:val="003E7F4B"/>
    <w:rsid w:val="003F0066"/>
    <w:rsid w:val="003F0443"/>
    <w:rsid w:val="003F2B80"/>
    <w:rsid w:val="003F31C4"/>
    <w:rsid w:val="003F352B"/>
    <w:rsid w:val="003F3B45"/>
    <w:rsid w:val="003F4BB8"/>
    <w:rsid w:val="003F614E"/>
    <w:rsid w:val="004009AD"/>
    <w:rsid w:val="00400A63"/>
    <w:rsid w:val="00403902"/>
    <w:rsid w:val="00406686"/>
    <w:rsid w:val="0040773F"/>
    <w:rsid w:val="004123D9"/>
    <w:rsid w:val="00413A98"/>
    <w:rsid w:val="00414455"/>
    <w:rsid w:val="004153EA"/>
    <w:rsid w:val="0041572C"/>
    <w:rsid w:val="00416DE1"/>
    <w:rsid w:val="00417281"/>
    <w:rsid w:val="00425245"/>
    <w:rsid w:val="00427CA3"/>
    <w:rsid w:val="00432F64"/>
    <w:rsid w:val="004341B3"/>
    <w:rsid w:val="004371A0"/>
    <w:rsid w:val="004427EF"/>
    <w:rsid w:val="00445954"/>
    <w:rsid w:val="0044726D"/>
    <w:rsid w:val="00447490"/>
    <w:rsid w:val="004508CA"/>
    <w:rsid w:val="00451143"/>
    <w:rsid w:val="00454724"/>
    <w:rsid w:val="0045640F"/>
    <w:rsid w:val="00457567"/>
    <w:rsid w:val="00457912"/>
    <w:rsid w:val="00460CDB"/>
    <w:rsid w:val="00466F34"/>
    <w:rsid w:val="00467D2F"/>
    <w:rsid w:val="00470DDF"/>
    <w:rsid w:val="00473B8C"/>
    <w:rsid w:val="00481933"/>
    <w:rsid w:val="00481F0E"/>
    <w:rsid w:val="004828D5"/>
    <w:rsid w:val="004840AF"/>
    <w:rsid w:val="0048613C"/>
    <w:rsid w:val="00486FAB"/>
    <w:rsid w:val="00487047"/>
    <w:rsid w:val="00487074"/>
    <w:rsid w:val="004909F3"/>
    <w:rsid w:val="00490A3F"/>
    <w:rsid w:val="00490ABA"/>
    <w:rsid w:val="004910DF"/>
    <w:rsid w:val="004937C5"/>
    <w:rsid w:val="00496292"/>
    <w:rsid w:val="004A26FA"/>
    <w:rsid w:val="004A547E"/>
    <w:rsid w:val="004A5F4A"/>
    <w:rsid w:val="004A664C"/>
    <w:rsid w:val="004A72FA"/>
    <w:rsid w:val="004B07B2"/>
    <w:rsid w:val="004B2B63"/>
    <w:rsid w:val="004B4523"/>
    <w:rsid w:val="004B4C94"/>
    <w:rsid w:val="004B4EB9"/>
    <w:rsid w:val="004B5900"/>
    <w:rsid w:val="004B6651"/>
    <w:rsid w:val="004B67CD"/>
    <w:rsid w:val="004B6883"/>
    <w:rsid w:val="004B6FC7"/>
    <w:rsid w:val="004C0898"/>
    <w:rsid w:val="004C089B"/>
    <w:rsid w:val="004C6DD3"/>
    <w:rsid w:val="004C75E6"/>
    <w:rsid w:val="004D2354"/>
    <w:rsid w:val="004D2585"/>
    <w:rsid w:val="004D276C"/>
    <w:rsid w:val="004D62CC"/>
    <w:rsid w:val="004D7F36"/>
    <w:rsid w:val="004E05C7"/>
    <w:rsid w:val="004E1228"/>
    <w:rsid w:val="004E1925"/>
    <w:rsid w:val="004E5945"/>
    <w:rsid w:val="004E7A03"/>
    <w:rsid w:val="004F1851"/>
    <w:rsid w:val="004F3CAB"/>
    <w:rsid w:val="004F46FA"/>
    <w:rsid w:val="004F579A"/>
    <w:rsid w:val="0050055B"/>
    <w:rsid w:val="00502C5E"/>
    <w:rsid w:val="005075E5"/>
    <w:rsid w:val="005114A5"/>
    <w:rsid w:val="0051235D"/>
    <w:rsid w:val="0051242C"/>
    <w:rsid w:val="0051551F"/>
    <w:rsid w:val="005229C0"/>
    <w:rsid w:val="005262E2"/>
    <w:rsid w:val="00527043"/>
    <w:rsid w:val="005302C2"/>
    <w:rsid w:val="00532EBC"/>
    <w:rsid w:val="0053448B"/>
    <w:rsid w:val="0053523D"/>
    <w:rsid w:val="00541DCB"/>
    <w:rsid w:val="00545D31"/>
    <w:rsid w:val="00545FE2"/>
    <w:rsid w:val="00550E44"/>
    <w:rsid w:val="00551DBF"/>
    <w:rsid w:val="0055676B"/>
    <w:rsid w:val="00557D03"/>
    <w:rsid w:val="005603E4"/>
    <w:rsid w:val="00560C9A"/>
    <w:rsid w:val="005643EA"/>
    <w:rsid w:val="00564DC8"/>
    <w:rsid w:val="0056508A"/>
    <w:rsid w:val="00566393"/>
    <w:rsid w:val="00566CE4"/>
    <w:rsid w:val="00567E6E"/>
    <w:rsid w:val="00570D6F"/>
    <w:rsid w:val="00574F8D"/>
    <w:rsid w:val="005764C6"/>
    <w:rsid w:val="005765E4"/>
    <w:rsid w:val="00576D90"/>
    <w:rsid w:val="00577070"/>
    <w:rsid w:val="0058203B"/>
    <w:rsid w:val="005837CD"/>
    <w:rsid w:val="00584AF9"/>
    <w:rsid w:val="00591A93"/>
    <w:rsid w:val="0059249C"/>
    <w:rsid w:val="005932B2"/>
    <w:rsid w:val="00596396"/>
    <w:rsid w:val="00597DC8"/>
    <w:rsid w:val="005A42CA"/>
    <w:rsid w:val="005A4403"/>
    <w:rsid w:val="005B17F9"/>
    <w:rsid w:val="005B387D"/>
    <w:rsid w:val="005B4BE7"/>
    <w:rsid w:val="005C08DC"/>
    <w:rsid w:val="005C1808"/>
    <w:rsid w:val="005C245D"/>
    <w:rsid w:val="005C2CC4"/>
    <w:rsid w:val="005C4CDB"/>
    <w:rsid w:val="005D1017"/>
    <w:rsid w:val="005D3747"/>
    <w:rsid w:val="005D3FA8"/>
    <w:rsid w:val="005E1684"/>
    <w:rsid w:val="005E24F8"/>
    <w:rsid w:val="005E29D6"/>
    <w:rsid w:val="005E3B68"/>
    <w:rsid w:val="005E3D2D"/>
    <w:rsid w:val="005E62A1"/>
    <w:rsid w:val="005E6667"/>
    <w:rsid w:val="005E6E6C"/>
    <w:rsid w:val="005F198C"/>
    <w:rsid w:val="005F1C0E"/>
    <w:rsid w:val="005F3620"/>
    <w:rsid w:val="005F3714"/>
    <w:rsid w:val="005F4395"/>
    <w:rsid w:val="005F563B"/>
    <w:rsid w:val="005F5B43"/>
    <w:rsid w:val="006002FE"/>
    <w:rsid w:val="0060161F"/>
    <w:rsid w:val="00601EE5"/>
    <w:rsid w:val="006031B4"/>
    <w:rsid w:val="0060438E"/>
    <w:rsid w:val="006050FE"/>
    <w:rsid w:val="00606D4A"/>
    <w:rsid w:val="00611030"/>
    <w:rsid w:val="00612102"/>
    <w:rsid w:val="00614E45"/>
    <w:rsid w:val="00616B36"/>
    <w:rsid w:val="00620E66"/>
    <w:rsid w:val="00622DD3"/>
    <w:rsid w:val="00623170"/>
    <w:rsid w:val="006233C1"/>
    <w:rsid w:val="006245B2"/>
    <w:rsid w:val="00624952"/>
    <w:rsid w:val="00625478"/>
    <w:rsid w:val="006261F5"/>
    <w:rsid w:val="00626B07"/>
    <w:rsid w:val="00630A1C"/>
    <w:rsid w:val="00632030"/>
    <w:rsid w:val="00632144"/>
    <w:rsid w:val="00632754"/>
    <w:rsid w:val="006327D6"/>
    <w:rsid w:val="0063333D"/>
    <w:rsid w:val="006353FE"/>
    <w:rsid w:val="00640344"/>
    <w:rsid w:val="00643B45"/>
    <w:rsid w:val="00643D52"/>
    <w:rsid w:val="00643D7F"/>
    <w:rsid w:val="00646852"/>
    <w:rsid w:val="0065140E"/>
    <w:rsid w:val="00651C80"/>
    <w:rsid w:val="00652208"/>
    <w:rsid w:val="00653AF8"/>
    <w:rsid w:val="0065573F"/>
    <w:rsid w:val="006563C3"/>
    <w:rsid w:val="00660BBA"/>
    <w:rsid w:val="00660F79"/>
    <w:rsid w:val="006635EA"/>
    <w:rsid w:val="00663C5F"/>
    <w:rsid w:val="0066638D"/>
    <w:rsid w:val="006666AB"/>
    <w:rsid w:val="00666E5A"/>
    <w:rsid w:val="0067329E"/>
    <w:rsid w:val="00673E16"/>
    <w:rsid w:val="0067572B"/>
    <w:rsid w:val="00675C81"/>
    <w:rsid w:val="00676583"/>
    <w:rsid w:val="00681023"/>
    <w:rsid w:val="0068193B"/>
    <w:rsid w:val="00681AE1"/>
    <w:rsid w:val="00682127"/>
    <w:rsid w:val="00682909"/>
    <w:rsid w:val="0068571A"/>
    <w:rsid w:val="00685D03"/>
    <w:rsid w:val="00692142"/>
    <w:rsid w:val="00692F08"/>
    <w:rsid w:val="0069510A"/>
    <w:rsid w:val="006968FE"/>
    <w:rsid w:val="006A1012"/>
    <w:rsid w:val="006A2E7C"/>
    <w:rsid w:val="006A3394"/>
    <w:rsid w:val="006A5E38"/>
    <w:rsid w:val="006A6164"/>
    <w:rsid w:val="006A7EA2"/>
    <w:rsid w:val="006B19BE"/>
    <w:rsid w:val="006B4898"/>
    <w:rsid w:val="006B5211"/>
    <w:rsid w:val="006B64E5"/>
    <w:rsid w:val="006B702A"/>
    <w:rsid w:val="006C1502"/>
    <w:rsid w:val="006C173C"/>
    <w:rsid w:val="006C2341"/>
    <w:rsid w:val="006C2520"/>
    <w:rsid w:val="006C2A63"/>
    <w:rsid w:val="006C2BB7"/>
    <w:rsid w:val="006C613B"/>
    <w:rsid w:val="006C6771"/>
    <w:rsid w:val="006D0A31"/>
    <w:rsid w:val="006D48AA"/>
    <w:rsid w:val="006D5566"/>
    <w:rsid w:val="006D7439"/>
    <w:rsid w:val="006E30CA"/>
    <w:rsid w:val="006E3F98"/>
    <w:rsid w:val="006E6555"/>
    <w:rsid w:val="006F09DB"/>
    <w:rsid w:val="006F0AEE"/>
    <w:rsid w:val="006F0EC4"/>
    <w:rsid w:val="006F11CB"/>
    <w:rsid w:val="006F294C"/>
    <w:rsid w:val="006F29F0"/>
    <w:rsid w:val="006F3716"/>
    <w:rsid w:val="006F48A7"/>
    <w:rsid w:val="006F6D7D"/>
    <w:rsid w:val="006F6DCC"/>
    <w:rsid w:val="006F7EB0"/>
    <w:rsid w:val="00701390"/>
    <w:rsid w:val="00702D32"/>
    <w:rsid w:val="00702E67"/>
    <w:rsid w:val="007036DD"/>
    <w:rsid w:val="0070487C"/>
    <w:rsid w:val="007073CF"/>
    <w:rsid w:val="007103F8"/>
    <w:rsid w:val="00714030"/>
    <w:rsid w:val="00714C0D"/>
    <w:rsid w:val="00714FB7"/>
    <w:rsid w:val="007155AD"/>
    <w:rsid w:val="00721E8A"/>
    <w:rsid w:val="00721FF9"/>
    <w:rsid w:val="00726E5E"/>
    <w:rsid w:val="00731423"/>
    <w:rsid w:val="007319B1"/>
    <w:rsid w:val="007334F3"/>
    <w:rsid w:val="007339E2"/>
    <w:rsid w:val="00733BAC"/>
    <w:rsid w:val="0073554F"/>
    <w:rsid w:val="007359B4"/>
    <w:rsid w:val="00736E19"/>
    <w:rsid w:val="00737228"/>
    <w:rsid w:val="00740A14"/>
    <w:rsid w:val="00740D3B"/>
    <w:rsid w:val="007414FF"/>
    <w:rsid w:val="007440C5"/>
    <w:rsid w:val="007456FA"/>
    <w:rsid w:val="0074769F"/>
    <w:rsid w:val="00752786"/>
    <w:rsid w:val="007539A5"/>
    <w:rsid w:val="00754477"/>
    <w:rsid w:val="00756AEE"/>
    <w:rsid w:val="0076283D"/>
    <w:rsid w:val="0076288D"/>
    <w:rsid w:val="007641D1"/>
    <w:rsid w:val="007726DF"/>
    <w:rsid w:val="007749B2"/>
    <w:rsid w:val="00777C54"/>
    <w:rsid w:val="00781113"/>
    <w:rsid w:val="007833F9"/>
    <w:rsid w:val="00785567"/>
    <w:rsid w:val="00790CC7"/>
    <w:rsid w:val="007911E1"/>
    <w:rsid w:val="0079366F"/>
    <w:rsid w:val="00796E66"/>
    <w:rsid w:val="007A09ED"/>
    <w:rsid w:val="007A2800"/>
    <w:rsid w:val="007A687B"/>
    <w:rsid w:val="007B2BC6"/>
    <w:rsid w:val="007B2D38"/>
    <w:rsid w:val="007B53CD"/>
    <w:rsid w:val="007B5793"/>
    <w:rsid w:val="007C3284"/>
    <w:rsid w:val="007C4335"/>
    <w:rsid w:val="007C6DEE"/>
    <w:rsid w:val="007D14D3"/>
    <w:rsid w:val="007D1B90"/>
    <w:rsid w:val="007D658D"/>
    <w:rsid w:val="007D768F"/>
    <w:rsid w:val="007D7CD2"/>
    <w:rsid w:val="007E0C3D"/>
    <w:rsid w:val="007E22A7"/>
    <w:rsid w:val="007E2EF8"/>
    <w:rsid w:val="007E62B1"/>
    <w:rsid w:val="007E659E"/>
    <w:rsid w:val="007E70FB"/>
    <w:rsid w:val="007F275D"/>
    <w:rsid w:val="007F2A98"/>
    <w:rsid w:val="007F474A"/>
    <w:rsid w:val="007F4929"/>
    <w:rsid w:val="007F5CDB"/>
    <w:rsid w:val="007F7F7D"/>
    <w:rsid w:val="008011DB"/>
    <w:rsid w:val="008013FF"/>
    <w:rsid w:val="00801942"/>
    <w:rsid w:val="008023A8"/>
    <w:rsid w:val="00805047"/>
    <w:rsid w:val="00805111"/>
    <w:rsid w:val="008058C4"/>
    <w:rsid w:val="00805B6C"/>
    <w:rsid w:val="0081141D"/>
    <w:rsid w:val="008142DE"/>
    <w:rsid w:val="00815607"/>
    <w:rsid w:val="00817215"/>
    <w:rsid w:val="0082060B"/>
    <w:rsid w:val="00820E88"/>
    <w:rsid w:val="0083195B"/>
    <w:rsid w:val="00832583"/>
    <w:rsid w:val="008343AD"/>
    <w:rsid w:val="008351BF"/>
    <w:rsid w:val="008413FC"/>
    <w:rsid w:val="00841DE0"/>
    <w:rsid w:val="00842C8C"/>
    <w:rsid w:val="008436B5"/>
    <w:rsid w:val="0084585A"/>
    <w:rsid w:val="0084607B"/>
    <w:rsid w:val="00846BC4"/>
    <w:rsid w:val="00851069"/>
    <w:rsid w:val="00854C1D"/>
    <w:rsid w:val="00854F2A"/>
    <w:rsid w:val="008571ED"/>
    <w:rsid w:val="00860EF5"/>
    <w:rsid w:val="00862C49"/>
    <w:rsid w:val="00863AC2"/>
    <w:rsid w:val="008644A4"/>
    <w:rsid w:val="008644B6"/>
    <w:rsid w:val="00864A11"/>
    <w:rsid w:val="0087327A"/>
    <w:rsid w:val="008738E5"/>
    <w:rsid w:val="00874D54"/>
    <w:rsid w:val="008760FE"/>
    <w:rsid w:val="008778C4"/>
    <w:rsid w:val="00880A41"/>
    <w:rsid w:val="0088314F"/>
    <w:rsid w:val="0088380E"/>
    <w:rsid w:val="0088434A"/>
    <w:rsid w:val="008856D2"/>
    <w:rsid w:val="00885760"/>
    <w:rsid w:val="00886117"/>
    <w:rsid w:val="00890B18"/>
    <w:rsid w:val="008912E2"/>
    <w:rsid w:val="00891986"/>
    <w:rsid w:val="00895422"/>
    <w:rsid w:val="00897B8A"/>
    <w:rsid w:val="008B09B8"/>
    <w:rsid w:val="008B273C"/>
    <w:rsid w:val="008B69E4"/>
    <w:rsid w:val="008C1A1B"/>
    <w:rsid w:val="008C381E"/>
    <w:rsid w:val="008C3EFE"/>
    <w:rsid w:val="008C42BA"/>
    <w:rsid w:val="008C4D80"/>
    <w:rsid w:val="008D3D52"/>
    <w:rsid w:val="008D4AA8"/>
    <w:rsid w:val="008D789A"/>
    <w:rsid w:val="008E4518"/>
    <w:rsid w:val="008F0A3F"/>
    <w:rsid w:val="008F1E8F"/>
    <w:rsid w:val="008F3849"/>
    <w:rsid w:val="008F38D0"/>
    <w:rsid w:val="008F430E"/>
    <w:rsid w:val="008F4FAC"/>
    <w:rsid w:val="008F54C2"/>
    <w:rsid w:val="008F6568"/>
    <w:rsid w:val="009022D1"/>
    <w:rsid w:val="009078F6"/>
    <w:rsid w:val="00907E2C"/>
    <w:rsid w:val="00907ECF"/>
    <w:rsid w:val="00911672"/>
    <w:rsid w:val="00913592"/>
    <w:rsid w:val="009164EA"/>
    <w:rsid w:val="00916A5F"/>
    <w:rsid w:val="0092091A"/>
    <w:rsid w:val="0092394C"/>
    <w:rsid w:val="00924A2B"/>
    <w:rsid w:val="00925C4D"/>
    <w:rsid w:val="009263C6"/>
    <w:rsid w:val="00926FBA"/>
    <w:rsid w:val="00932AAA"/>
    <w:rsid w:val="00933D72"/>
    <w:rsid w:val="00937244"/>
    <w:rsid w:val="0094193C"/>
    <w:rsid w:val="00946F63"/>
    <w:rsid w:val="00954361"/>
    <w:rsid w:val="00954BF3"/>
    <w:rsid w:val="00960804"/>
    <w:rsid w:val="009635D7"/>
    <w:rsid w:val="00967568"/>
    <w:rsid w:val="00971076"/>
    <w:rsid w:val="009726C7"/>
    <w:rsid w:val="009739C8"/>
    <w:rsid w:val="009743FA"/>
    <w:rsid w:val="00975463"/>
    <w:rsid w:val="00977D24"/>
    <w:rsid w:val="009806A3"/>
    <w:rsid w:val="009822D3"/>
    <w:rsid w:val="0098485C"/>
    <w:rsid w:val="0098565F"/>
    <w:rsid w:val="00986C94"/>
    <w:rsid w:val="00994042"/>
    <w:rsid w:val="009954DA"/>
    <w:rsid w:val="009A13AD"/>
    <w:rsid w:val="009A1B0D"/>
    <w:rsid w:val="009A58A9"/>
    <w:rsid w:val="009A5AEF"/>
    <w:rsid w:val="009A5BD4"/>
    <w:rsid w:val="009A6322"/>
    <w:rsid w:val="009B3627"/>
    <w:rsid w:val="009B6811"/>
    <w:rsid w:val="009C5872"/>
    <w:rsid w:val="009C5947"/>
    <w:rsid w:val="009D12D0"/>
    <w:rsid w:val="009D34E9"/>
    <w:rsid w:val="009D36F4"/>
    <w:rsid w:val="009D3D17"/>
    <w:rsid w:val="009D5F38"/>
    <w:rsid w:val="009D6BEC"/>
    <w:rsid w:val="009E5022"/>
    <w:rsid w:val="009E62DB"/>
    <w:rsid w:val="009F0812"/>
    <w:rsid w:val="009F23C1"/>
    <w:rsid w:val="009F5716"/>
    <w:rsid w:val="009F6778"/>
    <w:rsid w:val="009F7965"/>
    <w:rsid w:val="00A00190"/>
    <w:rsid w:val="00A001FE"/>
    <w:rsid w:val="00A00A85"/>
    <w:rsid w:val="00A01828"/>
    <w:rsid w:val="00A0463B"/>
    <w:rsid w:val="00A06D94"/>
    <w:rsid w:val="00A11379"/>
    <w:rsid w:val="00A11BE3"/>
    <w:rsid w:val="00A11C71"/>
    <w:rsid w:val="00A126BA"/>
    <w:rsid w:val="00A15182"/>
    <w:rsid w:val="00A15515"/>
    <w:rsid w:val="00A1619F"/>
    <w:rsid w:val="00A204B8"/>
    <w:rsid w:val="00A212BB"/>
    <w:rsid w:val="00A22343"/>
    <w:rsid w:val="00A22D47"/>
    <w:rsid w:val="00A25C66"/>
    <w:rsid w:val="00A2720C"/>
    <w:rsid w:val="00A275B1"/>
    <w:rsid w:val="00A278A4"/>
    <w:rsid w:val="00A329AE"/>
    <w:rsid w:val="00A32C29"/>
    <w:rsid w:val="00A33C4C"/>
    <w:rsid w:val="00A33CF8"/>
    <w:rsid w:val="00A33E9B"/>
    <w:rsid w:val="00A3604E"/>
    <w:rsid w:val="00A36738"/>
    <w:rsid w:val="00A40C3B"/>
    <w:rsid w:val="00A4568E"/>
    <w:rsid w:val="00A46BAD"/>
    <w:rsid w:val="00A5033C"/>
    <w:rsid w:val="00A5152A"/>
    <w:rsid w:val="00A543E7"/>
    <w:rsid w:val="00A55F76"/>
    <w:rsid w:val="00A64058"/>
    <w:rsid w:val="00A64960"/>
    <w:rsid w:val="00A64DB2"/>
    <w:rsid w:val="00A66569"/>
    <w:rsid w:val="00A67D30"/>
    <w:rsid w:val="00A71024"/>
    <w:rsid w:val="00A75F47"/>
    <w:rsid w:val="00A762A1"/>
    <w:rsid w:val="00A81D6D"/>
    <w:rsid w:val="00A839E1"/>
    <w:rsid w:val="00A83C6E"/>
    <w:rsid w:val="00A8420F"/>
    <w:rsid w:val="00A84E6D"/>
    <w:rsid w:val="00A8519E"/>
    <w:rsid w:val="00A8621D"/>
    <w:rsid w:val="00A8653F"/>
    <w:rsid w:val="00A875DA"/>
    <w:rsid w:val="00A92335"/>
    <w:rsid w:val="00A94ABA"/>
    <w:rsid w:val="00A95D5C"/>
    <w:rsid w:val="00A96F93"/>
    <w:rsid w:val="00A97160"/>
    <w:rsid w:val="00AA1437"/>
    <w:rsid w:val="00AA37EF"/>
    <w:rsid w:val="00AA649D"/>
    <w:rsid w:val="00AA6E4F"/>
    <w:rsid w:val="00AA7A07"/>
    <w:rsid w:val="00AB140F"/>
    <w:rsid w:val="00AB18D1"/>
    <w:rsid w:val="00AB2751"/>
    <w:rsid w:val="00AB2D58"/>
    <w:rsid w:val="00AB31A6"/>
    <w:rsid w:val="00AB5BDF"/>
    <w:rsid w:val="00AB5EBF"/>
    <w:rsid w:val="00AB6F63"/>
    <w:rsid w:val="00AC1408"/>
    <w:rsid w:val="00AC1B6B"/>
    <w:rsid w:val="00AC2FE1"/>
    <w:rsid w:val="00AC651C"/>
    <w:rsid w:val="00AC6922"/>
    <w:rsid w:val="00AC70AF"/>
    <w:rsid w:val="00AD3AD6"/>
    <w:rsid w:val="00AD5AFB"/>
    <w:rsid w:val="00AD62CF"/>
    <w:rsid w:val="00AE01F6"/>
    <w:rsid w:val="00AE04E5"/>
    <w:rsid w:val="00AE592C"/>
    <w:rsid w:val="00AE6047"/>
    <w:rsid w:val="00AF11A1"/>
    <w:rsid w:val="00AF554F"/>
    <w:rsid w:val="00AF6F95"/>
    <w:rsid w:val="00B00BB9"/>
    <w:rsid w:val="00B04B38"/>
    <w:rsid w:val="00B10CA1"/>
    <w:rsid w:val="00B112BD"/>
    <w:rsid w:val="00B12FBD"/>
    <w:rsid w:val="00B13533"/>
    <w:rsid w:val="00B1777E"/>
    <w:rsid w:val="00B17CBC"/>
    <w:rsid w:val="00B20D30"/>
    <w:rsid w:val="00B218E2"/>
    <w:rsid w:val="00B26B16"/>
    <w:rsid w:val="00B27B4E"/>
    <w:rsid w:val="00B34081"/>
    <w:rsid w:val="00B34B70"/>
    <w:rsid w:val="00B36077"/>
    <w:rsid w:val="00B416B2"/>
    <w:rsid w:val="00B426DE"/>
    <w:rsid w:val="00B43BF7"/>
    <w:rsid w:val="00B45848"/>
    <w:rsid w:val="00B459EB"/>
    <w:rsid w:val="00B47E7A"/>
    <w:rsid w:val="00B501FC"/>
    <w:rsid w:val="00B521A9"/>
    <w:rsid w:val="00B53615"/>
    <w:rsid w:val="00B546B6"/>
    <w:rsid w:val="00B5489C"/>
    <w:rsid w:val="00B56CE0"/>
    <w:rsid w:val="00B57AEE"/>
    <w:rsid w:val="00B61541"/>
    <w:rsid w:val="00B643E5"/>
    <w:rsid w:val="00B64B6E"/>
    <w:rsid w:val="00B65AC3"/>
    <w:rsid w:val="00B70022"/>
    <w:rsid w:val="00B726B2"/>
    <w:rsid w:val="00B72FC8"/>
    <w:rsid w:val="00B73A88"/>
    <w:rsid w:val="00B742E8"/>
    <w:rsid w:val="00B7439B"/>
    <w:rsid w:val="00B76C28"/>
    <w:rsid w:val="00B775E9"/>
    <w:rsid w:val="00B815A0"/>
    <w:rsid w:val="00B82ACE"/>
    <w:rsid w:val="00B84362"/>
    <w:rsid w:val="00B8631A"/>
    <w:rsid w:val="00B90166"/>
    <w:rsid w:val="00B93565"/>
    <w:rsid w:val="00B93F1D"/>
    <w:rsid w:val="00B947CC"/>
    <w:rsid w:val="00B9704C"/>
    <w:rsid w:val="00B97D39"/>
    <w:rsid w:val="00BA09D8"/>
    <w:rsid w:val="00BA5AFA"/>
    <w:rsid w:val="00BA6D9A"/>
    <w:rsid w:val="00BB4B1D"/>
    <w:rsid w:val="00BB5797"/>
    <w:rsid w:val="00BB6047"/>
    <w:rsid w:val="00BB77DC"/>
    <w:rsid w:val="00BC4697"/>
    <w:rsid w:val="00BD0289"/>
    <w:rsid w:val="00BD0508"/>
    <w:rsid w:val="00BD26A0"/>
    <w:rsid w:val="00BD26AE"/>
    <w:rsid w:val="00BD3A18"/>
    <w:rsid w:val="00BD3E87"/>
    <w:rsid w:val="00BD4A16"/>
    <w:rsid w:val="00BD534A"/>
    <w:rsid w:val="00BD6660"/>
    <w:rsid w:val="00BD7AAA"/>
    <w:rsid w:val="00BE05F1"/>
    <w:rsid w:val="00BE0B97"/>
    <w:rsid w:val="00BE3E2C"/>
    <w:rsid w:val="00BE6E34"/>
    <w:rsid w:val="00BE70FC"/>
    <w:rsid w:val="00BE7FF0"/>
    <w:rsid w:val="00BF30C4"/>
    <w:rsid w:val="00BF55E4"/>
    <w:rsid w:val="00C02CBA"/>
    <w:rsid w:val="00C06B2D"/>
    <w:rsid w:val="00C0725C"/>
    <w:rsid w:val="00C13793"/>
    <w:rsid w:val="00C13AD6"/>
    <w:rsid w:val="00C14639"/>
    <w:rsid w:val="00C1566F"/>
    <w:rsid w:val="00C16E17"/>
    <w:rsid w:val="00C17D70"/>
    <w:rsid w:val="00C21569"/>
    <w:rsid w:val="00C219EC"/>
    <w:rsid w:val="00C21DAC"/>
    <w:rsid w:val="00C2212D"/>
    <w:rsid w:val="00C22C1C"/>
    <w:rsid w:val="00C235AE"/>
    <w:rsid w:val="00C23D2D"/>
    <w:rsid w:val="00C2523C"/>
    <w:rsid w:val="00C36777"/>
    <w:rsid w:val="00C3781B"/>
    <w:rsid w:val="00C404F3"/>
    <w:rsid w:val="00C41EC3"/>
    <w:rsid w:val="00C42896"/>
    <w:rsid w:val="00C4592F"/>
    <w:rsid w:val="00C467CA"/>
    <w:rsid w:val="00C51F56"/>
    <w:rsid w:val="00C52083"/>
    <w:rsid w:val="00C531DF"/>
    <w:rsid w:val="00C57FF5"/>
    <w:rsid w:val="00C61502"/>
    <w:rsid w:val="00C61D86"/>
    <w:rsid w:val="00C62441"/>
    <w:rsid w:val="00C626F7"/>
    <w:rsid w:val="00C6294D"/>
    <w:rsid w:val="00C643E8"/>
    <w:rsid w:val="00C64F5D"/>
    <w:rsid w:val="00C67533"/>
    <w:rsid w:val="00C72CA4"/>
    <w:rsid w:val="00C739C6"/>
    <w:rsid w:val="00C7411C"/>
    <w:rsid w:val="00C750AF"/>
    <w:rsid w:val="00C75667"/>
    <w:rsid w:val="00C75B92"/>
    <w:rsid w:val="00C81817"/>
    <w:rsid w:val="00C82C5A"/>
    <w:rsid w:val="00C83EEF"/>
    <w:rsid w:val="00C87107"/>
    <w:rsid w:val="00C91819"/>
    <w:rsid w:val="00C95727"/>
    <w:rsid w:val="00CA07FA"/>
    <w:rsid w:val="00CA4C82"/>
    <w:rsid w:val="00CB03B0"/>
    <w:rsid w:val="00CB1E71"/>
    <w:rsid w:val="00CB319F"/>
    <w:rsid w:val="00CB5023"/>
    <w:rsid w:val="00CB79C7"/>
    <w:rsid w:val="00CD1FAB"/>
    <w:rsid w:val="00CD2318"/>
    <w:rsid w:val="00CD258B"/>
    <w:rsid w:val="00CD3BB4"/>
    <w:rsid w:val="00CD3DCD"/>
    <w:rsid w:val="00CD5E2E"/>
    <w:rsid w:val="00CD7638"/>
    <w:rsid w:val="00CE1351"/>
    <w:rsid w:val="00CE21AE"/>
    <w:rsid w:val="00CE270D"/>
    <w:rsid w:val="00CE4613"/>
    <w:rsid w:val="00CE6842"/>
    <w:rsid w:val="00CF2628"/>
    <w:rsid w:val="00CF3306"/>
    <w:rsid w:val="00CF588D"/>
    <w:rsid w:val="00CF5E60"/>
    <w:rsid w:val="00CF6AC8"/>
    <w:rsid w:val="00CF6AD7"/>
    <w:rsid w:val="00CF7461"/>
    <w:rsid w:val="00CF76DC"/>
    <w:rsid w:val="00CF7728"/>
    <w:rsid w:val="00CF7ABD"/>
    <w:rsid w:val="00CF7BC7"/>
    <w:rsid w:val="00D02F51"/>
    <w:rsid w:val="00D0397C"/>
    <w:rsid w:val="00D06E9A"/>
    <w:rsid w:val="00D14676"/>
    <w:rsid w:val="00D1665C"/>
    <w:rsid w:val="00D20047"/>
    <w:rsid w:val="00D20597"/>
    <w:rsid w:val="00D22F2A"/>
    <w:rsid w:val="00D31392"/>
    <w:rsid w:val="00D32DAB"/>
    <w:rsid w:val="00D3539E"/>
    <w:rsid w:val="00D36674"/>
    <w:rsid w:val="00D37FFE"/>
    <w:rsid w:val="00D40F21"/>
    <w:rsid w:val="00D44766"/>
    <w:rsid w:val="00D44D29"/>
    <w:rsid w:val="00D46A28"/>
    <w:rsid w:val="00D47BFD"/>
    <w:rsid w:val="00D505F2"/>
    <w:rsid w:val="00D5251F"/>
    <w:rsid w:val="00D528B1"/>
    <w:rsid w:val="00D556B9"/>
    <w:rsid w:val="00D56937"/>
    <w:rsid w:val="00D61B06"/>
    <w:rsid w:val="00D6276F"/>
    <w:rsid w:val="00D62F0F"/>
    <w:rsid w:val="00D630C1"/>
    <w:rsid w:val="00D67534"/>
    <w:rsid w:val="00D677CB"/>
    <w:rsid w:val="00D73B0E"/>
    <w:rsid w:val="00D77181"/>
    <w:rsid w:val="00D77744"/>
    <w:rsid w:val="00D80243"/>
    <w:rsid w:val="00D83D8D"/>
    <w:rsid w:val="00D83EA2"/>
    <w:rsid w:val="00D8791C"/>
    <w:rsid w:val="00D93512"/>
    <w:rsid w:val="00D95CFC"/>
    <w:rsid w:val="00D97DC2"/>
    <w:rsid w:val="00DA16E5"/>
    <w:rsid w:val="00DA2CEC"/>
    <w:rsid w:val="00DA3191"/>
    <w:rsid w:val="00DA3CA6"/>
    <w:rsid w:val="00DA458B"/>
    <w:rsid w:val="00DA4B37"/>
    <w:rsid w:val="00DB04C2"/>
    <w:rsid w:val="00DB4395"/>
    <w:rsid w:val="00DB777C"/>
    <w:rsid w:val="00DC174E"/>
    <w:rsid w:val="00DC3C59"/>
    <w:rsid w:val="00DC3CEB"/>
    <w:rsid w:val="00DD0AD4"/>
    <w:rsid w:val="00DD0AE5"/>
    <w:rsid w:val="00DD3C28"/>
    <w:rsid w:val="00DD60DF"/>
    <w:rsid w:val="00DD7A5B"/>
    <w:rsid w:val="00DE1E3F"/>
    <w:rsid w:val="00DE56AF"/>
    <w:rsid w:val="00DE7878"/>
    <w:rsid w:val="00DF01A2"/>
    <w:rsid w:val="00DF3CD7"/>
    <w:rsid w:val="00DF3E6E"/>
    <w:rsid w:val="00DF47CF"/>
    <w:rsid w:val="00DF5071"/>
    <w:rsid w:val="00DF5078"/>
    <w:rsid w:val="00E02A14"/>
    <w:rsid w:val="00E03FD9"/>
    <w:rsid w:val="00E05A16"/>
    <w:rsid w:val="00E05E84"/>
    <w:rsid w:val="00E07595"/>
    <w:rsid w:val="00E07FFE"/>
    <w:rsid w:val="00E1068B"/>
    <w:rsid w:val="00E114BB"/>
    <w:rsid w:val="00E12DEC"/>
    <w:rsid w:val="00E1734E"/>
    <w:rsid w:val="00E22436"/>
    <w:rsid w:val="00E23E0C"/>
    <w:rsid w:val="00E2771A"/>
    <w:rsid w:val="00E279DB"/>
    <w:rsid w:val="00E27EA4"/>
    <w:rsid w:val="00E32948"/>
    <w:rsid w:val="00E34872"/>
    <w:rsid w:val="00E3593A"/>
    <w:rsid w:val="00E36280"/>
    <w:rsid w:val="00E374B0"/>
    <w:rsid w:val="00E40D03"/>
    <w:rsid w:val="00E46006"/>
    <w:rsid w:val="00E46887"/>
    <w:rsid w:val="00E546A4"/>
    <w:rsid w:val="00E547A6"/>
    <w:rsid w:val="00E5600D"/>
    <w:rsid w:val="00E57463"/>
    <w:rsid w:val="00E6143D"/>
    <w:rsid w:val="00E621B4"/>
    <w:rsid w:val="00E63485"/>
    <w:rsid w:val="00E63957"/>
    <w:rsid w:val="00E65230"/>
    <w:rsid w:val="00E65B28"/>
    <w:rsid w:val="00E66A50"/>
    <w:rsid w:val="00E73D54"/>
    <w:rsid w:val="00E7409F"/>
    <w:rsid w:val="00E77F9A"/>
    <w:rsid w:val="00E816C0"/>
    <w:rsid w:val="00E83C3F"/>
    <w:rsid w:val="00E8491C"/>
    <w:rsid w:val="00E86F67"/>
    <w:rsid w:val="00E87C89"/>
    <w:rsid w:val="00E87D54"/>
    <w:rsid w:val="00E94150"/>
    <w:rsid w:val="00E94BD5"/>
    <w:rsid w:val="00EA0190"/>
    <w:rsid w:val="00EA043D"/>
    <w:rsid w:val="00EA620A"/>
    <w:rsid w:val="00EB0244"/>
    <w:rsid w:val="00EB0691"/>
    <w:rsid w:val="00EB1C9E"/>
    <w:rsid w:val="00EB1E1A"/>
    <w:rsid w:val="00EB1F69"/>
    <w:rsid w:val="00EB2E74"/>
    <w:rsid w:val="00EB4306"/>
    <w:rsid w:val="00EB5E8B"/>
    <w:rsid w:val="00EB7230"/>
    <w:rsid w:val="00EC02A1"/>
    <w:rsid w:val="00EC29D2"/>
    <w:rsid w:val="00EC32D9"/>
    <w:rsid w:val="00EC33D9"/>
    <w:rsid w:val="00EC34DD"/>
    <w:rsid w:val="00EC57D3"/>
    <w:rsid w:val="00EC702B"/>
    <w:rsid w:val="00EC7FBA"/>
    <w:rsid w:val="00ED3E1D"/>
    <w:rsid w:val="00ED4AE1"/>
    <w:rsid w:val="00ED53DA"/>
    <w:rsid w:val="00ED647B"/>
    <w:rsid w:val="00EE1B33"/>
    <w:rsid w:val="00EE1DA3"/>
    <w:rsid w:val="00EE4AFF"/>
    <w:rsid w:val="00EE616B"/>
    <w:rsid w:val="00EE6538"/>
    <w:rsid w:val="00EF10BF"/>
    <w:rsid w:val="00EF272C"/>
    <w:rsid w:val="00EF2C7C"/>
    <w:rsid w:val="00EF5120"/>
    <w:rsid w:val="00EF6033"/>
    <w:rsid w:val="00EF6CDB"/>
    <w:rsid w:val="00EF7B5F"/>
    <w:rsid w:val="00EF7BDA"/>
    <w:rsid w:val="00F0114A"/>
    <w:rsid w:val="00F022CE"/>
    <w:rsid w:val="00F06537"/>
    <w:rsid w:val="00F077A8"/>
    <w:rsid w:val="00F17847"/>
    <w:rsid w:val="00F23FC6"/>
    <w:rsid w:val="00F251C5"/>
    <w:rsid w:val="00F25757"/>
    <w:rsid w:val="00F26504"/>
    <w:rsid w:val="00F302F5"/>
    <w:rsid w:val="00F33568"/>
    <w:rsid w:val="00F35750"/>
    <w:rsid w:val="00F37177"/>
    <w:rsid w:val="00F4034A"/>
    <w:rsid w:val="00F40350"/>
    <w:rsid w:val="00F4502B"/>
    <w:rsid w:val="00F47245"/>
    <w:rsid w:val="00F507D5"/>
    <w:rsid w:val="00F51A1D"/>
    <w:rsid w:val="00F5302D"/>
    <w:rsid w:val="00F563C4"/>
    <w:rsid w:val="00F57B8D"/>
    <w:rsid w:val="00F604F1"/>
    <w:rsid w:val="00F60BAA"/>
    <w:rsid w:val="00F6139F"/>
    <w:rsid w:val="00F6240D"/>
    <w:rsid w:val="00F6265C"/>
    <w:rsid w:val="00F631A6"/>
    <w:rsid w:val="00F65B46"/>
    <w:rsid w:val="00F66477"/>
    <w:rsid w:val="00F6698E"/>
    <w:rsid w:val="00F67DA8"/>
    <w:rsid w:val="00F7196F"/>
    <w:rsid w:val="00F72048"/>
    <w:rsid w:val="00F72E6C"/>
    <w:rsid w:val="00F73537"/>
    <w:rsid w:val="00F80768"/>
    <w:rsid w:val="00F80926"/>
    <w:rsid w:val="00F82A2A"/>
    <w:rsid w:val="00F84930"/>
    <w:rsid w:val="00F85F2C"/>
    <w:rsid w:val="00F9059F"/>
    <w:rsid w:val="00F9705D"/>
    <w:rsid w:val="00F97A61"/>
    <w:rsid w:val="00FA0834"/>
    <w:rsid w:val="00FB0594"/>
    <w:rsid w:val="00FB1C03"/>
    <w:rsid w:val="00FB4A1B"/>
    <w:rsid w:val="00FB6F61"/>
    <w:rsid w:val="00FC25A0"/>
    <w:rsid w:val="00FC50D3"/>
    <w:rsid w:val="00FC545D"/>
    <w:rsid w:val="00FD02F1"/>
    <w:rsid w:val="00FD0CE7"/>
    <w:rsid w:val="00FD5404"/>
    <w:rsid w:val="00FD7C07"/>
    <w:rsid w:val="00FD7F89"/>
    <w:rsid w:val="00FE2BDE"/>
    <w:rsid w:val="00FE3695"/>
    <w:rsid w:val="00FE5571"/>
    <w:rsid w:val="00FE5F7B"/>
    <w:rsid w:val="00FE6DF3"/>
    <w:rsid w:val="00FE791B"/>
    <w:rsid w:val="00FF3EDA"/>
    <w:rsid w:val="00FF419E"/>
    <w:rsid w:val="00FF51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3A8"/>
    <w:pPr>
      <w:bidi/>
    </w:pPr>
    <w:rPr>
      <w:sz w:val="24"/>
      <w:szCs w:val="24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47CF"/>
    <w:pPr>
      <w:keepNext/>
      <w:keepLines/>
      <w:bidi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47CF"/>
    <w:pPr>
      <w:keepNext/>
      <w:keepLines/>
      <w:bidi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A58A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A58A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A58A9"/>
  </w:style>
  <w:style w:type="paragraph" w:styleId="DocumentMap">
    <w:name w:val="Document Map"/>
    <w:basedOn w:val="Normal"/>
    <w:semiHidden/>
    <w:rsid w:val="00DA4B37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7E659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rsid w:val="00CF2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comm1">
    <w:name w:val="comm1"/>
    <w:basedOn w:val="DefaultParagraphFont"/>
    <w:rsid w:val="00CF2628"/>
    <w:rPr>
      <w:color w:val="007000"/>
    </w:rPr>
  </w:style>
  <w:style w:type="character" w:customStyle="1" w:styleId="prep1">
    <w:name w:val="prep1"/>
    <w:basedOn w:val="DefaultParagraphFont"/>
    <w:rsid w:val="00CF2628"/>
    <w:rPr>
      <w:color w:val="500070"/>
    </w:rPr>
  </w:style>
  <w:style w:type="character" w:customStyle="1" w:styleId="kw">
    <w:name w:val="kw"/>
    <w:basedOn w:val="DefaultParagraphFont"/>
    <w:rsid w:val="00CF2628"/>
  </w:style>
  <w:style w:type="character" w:customStyle="1" w:styleId="str1">
    <w:name w:val="str1"/>
    <w:basedOn w:val="DefaultParagraphFont"/>
    <w:rsid w:val="00CF2628"/>
    <w:rPr>
      <w:color w:val="600030"/>
    </w:rPr>
  </w:style>
  <w:style w:type="paragraph" w:styleId="BalloonText">
    <w:name w:val="Balloon Text"/>
    <w:basedOn w:val="Normal"/>
    <w:semiHidden/>
    <w:rsid w:val="00B84362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0A2961"/>
    <w:rPr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E87D5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F47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F47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F47C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3420B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2013_14_Sem1TemplateFiles\13_14Sem1_ExamFrontPage_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EDB78-6D7C-4F79-99C4-29FAF227E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13_14Sem1_ExamFrontPage_xx</Template>
  <TotalTime>2</TotalTime>
  <Pages>2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ExamFrontPage</vt:lpstr>
    </vt:vector>
  </TitlesOfParts>
  <Company>BUC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ExamFrontPage</dc:title>
  <dc:creator>Administrator</dc:creator>
  <cp:lastModifiedBy>mr muad</cp:lastModifiedBy>
  <cp:revision>2</cp:revision>
  <cp:lastPrinted>2020-01-05T12:40:00Z</cp:lastPrinted>
  <dcterms:created xsi:type="dcterms:W3CDTF">2020-05-19T20:00:00Z</dcterms:created>
  <dcterms:modified xsi:type="dcterms:W3CDTF">2020-05-19T20:00:00Z</dcterms:modified>
</cp:coreProperties>
</file>